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2D" w:rsidRPr="007168E6" w:rsidRDefault="00CD2B2D" w:rsidP="00C84530">
      <w:pPr>
        <w:tabs>
          <w:tab w:val="left" w:pos="6840"/>
        </w:tabs>
        <w:spacing w:line="360" w:lineRule="auto"/>
        <w:rPr>
          <w:lang w:val="en-US"/>
        </w:rPr>
      </w:pPr>
    </w:p>
    <w:p w:rsidR="00CD2B2D" w:rsidRDefault="00CD2B2D" w:rsidP="00441ED7">
      <w:pPr>
        <w:tabs>
          <w:tab w:val="left" w:pos="6840"/>
        </w:tabs>
        <w:spacing w:line="360" w:lineRule="auto"/>
        <w:jc w:val="center"/>
        <w:rPr>
          <w:b/>
          <w:caps/>
        </w:rPr>
      </w:pPr>
      <w:r w:rsidRPr="00B7636A">
        <w:rPr>
          <w:b/>
          <w:caps/>
        </w:rPr>
        <w:t>Енергийни и емисионни разходи през целия експлоатационен живот на предлагани</w:t>
      </w:r>
      <w:r>
        <w:rPr>
          <w:b/>
          <w:caps/>
        </w:rPr>
        <w:t>я</w:t>
      </w:r>
      <w:r w:rsidRPr="00B7636A">
        <w:rPr>
          <w:b/>
          <w:caps/>
        </w:rPr>
        <w:t xml:space="preserve"> автобус</w:t>
      </w:r>
      <w:r>
        <w:rPr>
          <w:b/>
          <w:caps/>
        </w:rPr>
        <w:t xml:space="preserve"> </w:t>
      </w:r>
    </w:p>
    <w:p w:rsidR="00CD2B2D" w:rsidRDefault="00CD2B2D" w:rsidP="00441ED7">
      <w:pPr>
        <w:tabs>
          <w:tab w:val="left" w:pos="6840"/>
        </w:tabs>
        <w:spacing w:line="360" w:lineRule="auto"/>
        <w:jc w:val="center"/>
      </w:pPr>
      <w:r w:rsidRPr="00B7636A">
        <w:t xml:space="preserve">за изпълнение на обществена поръчка с предмет: </w:t>
      </w:r>
      <w:r w:rsidRPr="00E15DD8">
        <w:t>ДОСТАВКА НА НОВОПРОИЗВЕДЕН</w:t>
      </w:r>
      <w:r>
        <w:t>И ПРЕВОЗНИ СРЕДСТВА ЗА НУЖДИТЕ НА ДИРЕКЦИЯ „Управление на отпадъците” по обособени позиции:</w:t>
      </w:r>
      <w:r w:rsidRPr="00E15DD8">
        <w:t xml:space="preserve"> </w:t>
      </w:r>
    </w:p>
    <w:p w:rsidR="00CD2B2D" w:rsidRDefault="00CD2B2D" w:rsidP="00441ED7">
      <w:pPr>
        <w:tabs>
          <w:tab w:val="left" w:pos="6840"/>
        </w:tabs>
        <w:spacing w:line="360" w:lineRule="auto"/>
        <w:jc w:val="center"/>
      </w:pPr>
      <w:r>
        <w:t>За обособена позиция ...........................................................................</w:t>
      </w:r>
    </w:p>
    <w:p w:rsidR="00CD2B2D" w:rsidRPr="00DE4928" w:rsidRDefault="00CD2B2D" w:rsidP="00441ED7">
      <w:pPr>
        <w:tabs>
          <w:tab w:val="left" w:pos="6840"/>
        </w:tabs>
        <w:spacing w:line="360" w:lineRule="auto"/>
        <w:rPr>
          <w:b/>
          <w:caps/>
        </w:rPr>
      </w:pPr>
    </w:p>
    <w:p w:rsidR="00CD2B2D" w:rsidRPr="00B7636A" w:rsidRDefault="00CD2B2D" w:rsidP="00C84530">
      <w:pPr>
        <w:tabs>
          <w:tab w:val="left" w:pos="6840"/>
        </w:tabs>
        <w:spacing w:line="360" w:lineRule="auto"/>
        <w:jc w:val="both"/>
      </w:pPr>
    </w:p>
    <w:p w:rsidR="00CD2B2D" w:rsidRPr="00B7636A" w:rsidRDefault="00CD2B2D" w:rsidP="00C84530">
      <w:pPr>
        <w:spacing w:line="360" w:lineRule="auto"/>
        <w:ind w:firstLine="720"/>
        <w:jc w:val="both"/>
      </w:pPr>
      <w:r w:rsidRPr="00B7636A">
        <w:t>Във връзка с прилагането на  чл.26.а от Закона за обществените поръчки относно прилагането на  Директива 2009/33/ЕО от 23.04.2009 г. за насърчаване на чисти и енергийноефективни пътни превозни средства, участниците задължително пред</w:t>
      </w:r>
      <w:r w:rsidRPr="00B7636A">
        <w:rPr>
          <w:lang w:val="en-US"/>
        </w:rPr>
        <w:t>o</w:t>
      </w:r>
      <w:r w:rsidRPr="00B7636A">
        <w:t>ставя</w:t>
      </w:r>
      <w:r>
        <w:t>т</w:t>
      </w:r>
      <w:r w:rsidRPr="00B7636A">
        <w:t xml:space="preserve"> като неразделна част от „Техническото предложение” изчислени енергийните и емисионни разходи (</w:t>
      </w:r>
      <w:r w:rsidRPr="00B7636A">
        <w:rPr>
          <w:lang w:val="en-US"/>
        </w:rPr>
        <w:t>CO</w:t>
      </w:r>
      <w:r w:rsidRPr="00B7636A">
        <w:t>2;</w:t>
      </w:r>
      <w:r w:rsidRPr="00B7636A">
        <w:rPr>
          <w:lang w:val="en-US"/>
        </w:rPr>
        <w:t>NOx</w:t>
      </w:r>
      <w:r w:rsidRPr="00B7636A">
        <w:t>;</w:t>
      </w:r>
      <w:r w:rsidRPr="00B7636A">
        <w:rPr>
          <w:lang w:val="en-US"/>
        </w:rPr>
        <w:t>PM</w:t>
      </w:r>
      <w:r w:rsidRPr="00B7636A">
        <w:t xml:space="preserve"> и </w:t>
      </w:r>
      <w:r w:rsidRPr="00B7636A">
        <w:rPr>
          <w:lang w:val="en-US"/>
        </w:rPr>
        <w:t>NMHC</w:t>
      </w:r>
      <w:r w:rsidRPr="00B7636A">
        <w:t>) в Евро.</w:t>
      </w:r>
    </w:p>
    <w:p w:rsidR="00CD2B2D" w:rsidRPr="00B7636A" w:rsidRDefault="00CD2B2D" w:rsidP="00F23222">
      <w:pPr>
        <w:ind w:firstLine="720"/>
        <w:jc w:val="both"/>
      </w:pPr>
    </w:p>
    <w:tbl>
      <w:tblPr>
        <w:tblW w:w="10080" w:type="dxa"/>
        <w:tblCellSpacing w:w="0" w:type="dxa"/>
        <w:tblInd w:w="-51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89"/>
        <w:gridCol w:w="2411"/>
        <w:gridCol w:w="1620"/>
        <w:gridCol w:w="1800"/>
        <w:gridCol w:w="1980"/>
        <w:gridCol w:w="1980"/>
      </w:tblGrid>
      <w:tr w:rsidR="00CD2B2D" w:rsidRPr="00B7636A" w:rsidTr="007D0FC6">
        <w:trPr>
          <w:trHeight w:val="799"/>
          <w:tblCellSpacing w:w="0" w:type="dxa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  <w:r w:rsidRPr="00B7636A">
              <w:t>№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  <w:r w:rsidRPr="00B7636A">
              <w:t>енергийни и емисионни показатели за 1 км пробег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  <w:r w:rsidRPr="00B7636A">
              <w:t>стойност на показателя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C84530">
            <w:pPr>
              <w:jc w:val="center"/>
            </w:pPr>
            <w:r w:rsidRPr="00B7636A">
              <w:t xml:space="preserve">енергийно съдържание на </w:t>
            </w:r>
            <w:r>
              <w:t>дизеловото гориво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  <w:r w:rsidRPr="00B7636A">
              <w:t>цена на енергия или емисии (</w:t>
            </w:r>
            <w:r w:rsidRPr="00B7636A">
              <w:rPr>
                <w:lang w:val="en-US"/>
              </w:rPr>
              <w:t>S</w:t>
            </w:r>
            <w:r w:rsidRPr="00B7636A">
              <w:t>)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  <w:r w:rsidRPr="00B7636A">
              <w:t>оперативни и емисионни разходи през целия експлоатационен живот (€)</w:t>
            </w:r>
          </w:p>
        </w:tc>
      </w:tr>
      <w:tr w:rsidR="00CD2B2D" w:rsidRPr="00B7636A" w:rsidTr="007D0FC6">
        <w:trPr>
          <w:tblCellSpacing w:w="0" w:type="dxa"/>
          <w:hidden w:val="0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  <w:r w:rsidRPr="00B7636A">
              <w:rPr>
                <w:rStyle w:val="google-src-text1"/>
                <w:vanish w:val="0"/>
              </w:rPr>
              <w:t>1.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C84530" w:rsidRDefault="00CD2B2D" w:rsidP="007D0FC6">
            <w:pPr>
              <w:jc w:val="center"/>
              <w:rPr>
                <w:lang w:val="en-US"/>
              </w:rPr>
            </w:pPr>
            <w:r w:rsidRPr="00B7636A">
              <w:t xml:space="preserve">разход на </w:t>
            </w:r>
            <w:r>
              <w:t>дизелово гориво</w:t>
            </w:r>
          </w:p>
          <w:p w:rsidR="00CD2B2D" w:rsidRPr="00B7636A" w:rsidRDefault="00CD2B2D" w:rsidP="007D0FC6">
            <w:pPr>
              <w:jc w:val="center"/>
            </w:pPr>
            <w:r w:rsidRPr="00B7636A">
              <w:t>(</w:t>
            </w:r>
            <w:r>
              <w:rPr>
                <w:lang w:val="en-US"/>
              </w:rPr>
              <w:t>l</w:t>
            </w:r>
            <w:r w:rsidRPr="00B7636A">
              <w:t>/</w:t>
            </w:r>
            <w:r w:rsidRPr="00B7636A">
              <w:rPr>
                <w:lang w:val="en-US"/>
              </w:rPr>
              <w:t>km</w:t>
            </w:r>
            <w:r w:rsidRPr="00B7636A">
              <w:t>)</w:t>
            </w:r>
          </w:p>
          <w:p w:rsidR="00CD2B2D" w:rsidRPr="00B7636A" w:rsidRDefault="00CD2B2D" w:rsidP="007D0FC6">
            <w:pPr>
              <w:pStyle w:val="NormalWeb"/>
              <w:jc w:val="center"/>
            </w:pPr>
            <w:r w:rsidRPr="00B7636A">
              <w:t>(съгласно условия за изпитване SORT</w:t>
            </w:r>
            <w:r w:rsidRPr="00D602B1">
              <w:t>2</w:t>
            </w:r>
            <w:r w:rsidRPr="00B7636A">
              <w:t>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243279">
            <w:pPr>
              <w:jc w:val="center"/>
            </w:pPr>
            <w:r w:rsidRPr="00B7636A">
              <w:rPr>
                <w:rStyle w:val="google-src-text1"/>
                <w:vanish w:val="0"/>
              </w:rPr>
              <w:t>A</w:t>
            </w:r>
            <w:r>
              <w:rPr>
                <w:rStyle w:val="google-src-text1"/>
                <w:vanish w:val="0"/>
              </w:rPr>
              <w:t xml:space="preserve"> </w:t>
            </w:r>
            <w:r w:rsidRPr="00B7636A">
              <w:rPr>
                <w:rStyle w:val="google-src-text1"/>
                <w:vanish w:val="0"/>
              </w:rPr>
              <w:t>=</w:t>
            </w:r>
            <w:r>
              <w:rPr>
                <w:rStyle w:val="google-src-text1"/>
                <w:vanish w:val="0"/>
              </w:rPr>
              <w:t xml:space="preserve"> ........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C84530">
            <w:pPr>
              <w:jc w:val="center"/>
            </w:pPr>
            <w:r w:rsidRPr="00B7636A">
              <w:t>36 MJ/</w:t>
            </w:r>
            <w:r>
              <w:rPr>
                <w:lang w:val="en-US"/>
              </w:rPr>
              <w:t>l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3D2DA0">
            <w:pPr>
              <w:jc w:val="center"/>
            </w:pPr>
            <w:r>
              <w:rPr>
                <w:highlight w:val="yellow"/>
              </w:rPr>
              <w:t>1.36*</w:t>
            </w:r>
            <w:r w:rsidRPr="00C84530">
              <w:rPr>
                <w:highlight w:val="yellow"/>
              </w:rPr>
              <w:t xml:space="preserve"> €/</w:t>
            </w:r>
            <w:r w:rsidRPr="00C84530">
              <w:rPr>
                <w:highlight w:val="yellow"/>
                <w:lang w:val="en-US"/>
              </w:rPr>
              <w:t>l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243279">
            <w:pPr>
              <w:jc w:val="center"/>
              <w:rPr>
                <w:lang w:val="en-US"/>
              </w:rPr>
            </w:pPr>
            <w:r w:rsidRPr="00B7636A">
              <w:t xml:space="preserve">ЕР </w:t>
            </w:r>
          </w:p>
        </w:tc>
      </w:tr>
      <w:tr w:rsidR="00CD2B2D" w:rsidRPr="00B7636A" w:rsidTr="007D0FC6">
        <w:trPr>
          <w:tblCellSpacing w:w="0" w:type="dxa"/>
          <w:hidden w:val="0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  <w:r w:rsidRPr="00B7636A">
              <w:rPr>
                <w:rStyle w:val="google-src-text1"/>
                <w:vanish w:val="0"/>
              </w:rPr>
              <w:t>2.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  <w:r w:rsidRPr="00B7636A">
              <w:t>количество емисии на въглероден двуокис (</w:t>
            </w:r>
            <w:r w:rsidRPr="00B7636A">
              <w:rPr>
                <w:lang w:val="en-US"/>
              </w:rPr>
              <w:t>CO</w:t>
            </w:r>
            <w:r w:rsidRPr="00B7636A">
              <w:t xml:space="preserve"> </w:t>
            </w:r>
            <w:r w:rsidRPr="00B7636A">
              <w:rPr>
                <w:vertAlign w:val="subscript"/>
              </w:rPr>
              <w:t>2</w:t>
            </w:r>
            <w:r w:rsidRPr="00B7636A">
              <w:t>) (</w:t>
            </w:r>
            <w:r w:rsidRPr="00B7636A">
              <w:rPr>
                <w:lang w:val="en-US"/>
              </w:rPr>
              <w:t>kg</w:t>
            </w:r>
            <w:r w:rsidRPr="00B7636A">
              <w:t>/</w:t>
            </w:r>
            <w:r w:rsidRPr="00B7636A">
              <w:rPr>
                <w:lang w:val="en-US"/>
              </w:rPr>
              <w:t>km</w:t>
            </w:r>
            <w:r w:rsidRPr="00B7636A">
              <w:t>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243279">
            <w:pPr>
              <w:jc w:val="center"/>
            </w:pPr>
            <w:r w:rsidRPr="00B7636A">
              <w:rPr>
                <w:lang w:val="en-US"/>
              </w:rPr>
              <w:t>CO</w:t>
            </w:r>
            <w:r w:rsidRPr="00B7636A">
              <w:t xml:space="preserve"> </w:t>
            </w:r>
            <w:r w:rsidRPr="00B7636A">
              <w:rPr>
                <w:vertAlign w:val="subscript"/>
              </w:rPr>
              <w:t>2</w:t>
            </w:r>
            <w:r>
              <w:rPr>
                <w:vertAlign w:val="subscript"/>
              </w:rPr>
              <w:t xml:space="preserve"> </w:t>
            </w:r>
            <w:r>
              <w:t>= ..........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  <w:r w:rsidRPr="00B7636A">
              <w:t>0.035 €/kg</w:t>
            </w:r>
          </w:p>
        </w:tc>
        <w:tc>
          <w:tcPr>
            <w:tcW w:w="198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243279">
            <w:pPr>
              <w:jc w:val="center"/>
            </w:pPr>
            <w:r w:rsidRPr="00B7636A">
              <w:t xml:space="preserve">ЕмР </w:t>
            </w:r>
          </w:p>
        </w:tc>
      </w:tr>
      <w:tr w:rsidR="00CD2B2D" w:rsidRPr="00B7636A" w:rsidTr="007D0FC6">
        <w:trPr>
          <w:tblCellSpacing w:w="0" w:type="dxa"/>
          <w:hidden w:val="0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  <w:r w:rsidRPr="00B7636A">
              <w:rPr>
                <w:rStyle w:val="google-src-text1"/>
                <w:vanish w:val="0"/>
              </w:rPr>
              <w:t>3.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  <w:r w:rsidRPr="00B7636A">
              <w:t>количество емисии на азотни окиси (</w:t>
            </w:r>
            <w:r w:rsidRPr="00B7636A">
              <w:rPr>
                <w:lang w:val="en-US"/>
              </w:rPr>
              <w:t>NOx</w:t>
            </w:r>
            <w:r w:rsidRPr="00B7636A">
              <w:t>) в (</w:t>
            </w:r>
            <w:r w:rsidRPr="00B7636A">
              <w:rPr>
                <w:lang w:val="en-US"/>
              </w:rPr>
              <w:t>g</w:t>
            </w:r>
            <w:r w:rsidRPr="00B7636A">
              <w:t>/</w:t>
            </w:r>
            <w:r w:rsidRPr="00B7636A">
              <w:rPr>
                <w:lang w:val="en-US"/>
              </w:rPr>
              <w:t>km</w:t>
            </w:r>
            <w:r w:rsidRPr="00B7636A">
              <w:t>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243279">
            <w:pPr>
              <w:jc w:val="center"/>
            </w:pPr>
            <w:r w:rsidRPr="00B7636A">
              <w:rPr>
                <w:lang w:val="en-US"/>
              </w:rPr>
              <w:t>NOx</w:t>
            </w:r>
            <w:r w:rsidRPr="00B7636A">
              <w:t xml:space="preserve"> </w:t>
            </w:r>
            <w:r>
              <w:t>= ..........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  <w:r w:rsidRPr="00B7636A">
              <w:t>0.0044 €/g</w:t>
            </w:r>
          </w:p>
        </w:tc>
        <w:tc>
          <w:tcPr>
            <w:tcW w:w="198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</w:p>
        </w:tc>
      </w:tr>
      <w:tr w:rsidR="00CD2B2D" w:rsidRPr="00B7636A" w:rsidTr="007D0FC6">
        <w:trPr>
          <w:tblCellSpacing w:w="0" w:type="dxa"/>
          <w:hidden w:val="0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  <w:r w:rsidRPr="00B7636A">
              <w:rPr>
                <w:rStyle w:val="google-src-text1"/>
                <w:vanish w:val="0"/>
              </w:rPr>
              <w:t>4.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  <w:r w:rsidRPr="00B7636A">
              <w:t>количество на неметанови въглеводороди (</w:t>
            </w:r>
            <w:r w:rsidRPr="00B7636A">
              <w:rPr>
                <w:lang w:val="en-US"/>
              </w:rPr>
              <w:t>NMHC</w:t>
            </w:r>
            <w:r w:rsidRPr="00B7636A">
              <w:t>) в (</w:t>
            </w:r>
            <w:r w:rsidRPr="00B7636A">
              <w:rPr>
                <w:lang w:val="en-US"/>
              </w:rPr>
              <w:t>g</w:t>
            </w:r>
            <w:r w:rsidRPr="00B7636A">
              <w:t>/</w:t>
            </w:r>
            <w:r w:rsidRPr="00B7636A">
              <w:rPr>
                <w:lang w:val="en-US"/>
              </w:rPr>
              <w:t>km</w:t>
            </w:r>
            <w:r w:rsidRPr="00B7636A">
              <w:t>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243279">
            <w:pPr>
              <w:jc w:val="center"/>
            </w:pPr>
            <w:r w:rsidRPr="00B7636A">
              <w:rPr>
                <w:lang w:val="en-US"/>
              </w:rPr>
              <w:t>NMHC</w:t>
            </w:r>
            <w:r w:rsidRPr="00B7636A">
              <w:t xml:space="preserve"> </w:t>
            </w:r>
            <w:r>
              <w:t>= ............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  <w:r w:rsidRPr="00B7636A">
              <w:t>0.001 €/g</w:t>
            </w:r>
          </w:p>
        </w:tc>
        <w:tc>
          <w:tcPr>
            <w:tcW w:w="198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</w:p>
        </w:tc>
      </w:tr>
      <w:tr w:rsidR="00CD2B2D" w:rsidRPr="00B7636A" w:rsidTr="007D0FC6">
        <w:trPr>
          <w:tblCellSpacing w:w="0" w:type="dxa"/>
          <w:hidden w:val="0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  <w:r w:rsidRPr="00B7636A">
              <w:rPr>
                <w:rStyle w:val="google-src-text1"/>
                <w:vanish w:val="0"/>
              </w:rPr>
              <w:t>5.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  <w:r w:rsidRPr="00B7636A">
              <w:t>количество на прахови частици (</w:t>
            </w:r>
            <w:r w:rsidRPr="00B7636A">
              <w:rPr>
                <w:lang w:val="en-US"/>
              </w:rPr>
              <w:t>PM</w:t>
            </w:r>
            <w:r w:rsidRPr="00B7636A">
              <w:t>) (</w:t>
            </w:r>
            <w:r w:rsidRPr="00B7636A">
              <w:rPr>
                <w:lang w:val="en-US"/>
              </w:rPr>
              <w:t>g</w:t>
            </w:r>
            <w:r w:rsidRPr="00B7636A">
              <w:t>/</w:t>
            </w:r>
            <w:r w:rsidRPr="00B7636A">
              <w:rPr>
                <w:lang w:val="en-US"/>
              </w:rPr>
              <w:t>km</w:t>
            </w:r>
            <w:r w:rsidRPr="00B7636A">
              <w:t>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243279">
            <w:pPr>
              <w:jc w:val="center"/>
            </w:pPr>
            <w:r w:rsidRPr="00B7636A">
              <w:rPr>
                <w:lang w:val="en-US"/>
              </w:rPr>
              <w:t>PM</w:t>
            </w:r>
            <w:r w:rsidRPr="00B7636A">
              <w:t xml:space="preserve"> </w:t>
            </w:r>
            <w:r>
              <w:t>= ............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  <w:r w:rsidRPr="00B7636A">
              <w:t>0.087 €/g</w:t>
            </w:r>
          </w:p>
        </w:tc>
        <w:tc>
          <w:tcPr>
            <w:tcW w:w="198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2B2D" w:rsidRPr="00B7636A" w:rsidRDefault="00CD2B2D" w:rsidP="007D0FC6">
            <w:pPr>
              <w:jc w:val="center"/>
            </w:pPr>
          </w:p>
        </w:tc>
      </w:tr>
    </w:tbl>
    <w:p w:rsidR="00CD2B2D" w:rsidRPr="00B7636A" w:rsidRDefault="00CD2B2D" w:rsidP="00F23222">
      <w:pPr>
        <w:ind w:firstLine="720"/>
        <w:jc w:val="both"/>
      </w:pPr>
    </w:p>
    <w:p w:rsidR="00CD2B2D" w:rsidRDefault="00CD2B2D" w:rsidP="00F23222">
      <w:pPr>
        <w:tabs>
          <w:tab w:val="left" w:pos="0"/>
        </w:tabs>
        <w:ind w:firstLine="720"/>
        <w:jc w:val="both"/>
        <w:rPr>
          <w:b/>
          <w:lang w:val="en-US"/>
        </w:rPr>
      </w:pPr>
    </w:p>
    <w:p w:rsidR="00CD2B2D" w:rsidRPr="00A515CB" w:rsidRDefault="00CD2B2D" w:rsidP="00A515CB">
      <w:pPr>
        <w:pStyle w:val="NoSpacing"/>
        <w:spacing w:line="360" w:lineRule="auto"/>
        <w:jc w:val="both"/>
        <w:rPr>
          <w:b/>
        </w:rPr>
      </w:pPr>
      <w:r w:rsidRPr="00A515CB">
        <w:rPr>
          <w:b/>
        </w:rPr>
        <w:t xml:space="preserve">Забележка: SORT2 - разхода на гориво </w:t>
      </w:r>
      <w:r w:rsidRPr="00A515CB">
        <w:rPr>
          <w:b/>
          <w:lang w:val="en-US"/>
        </w:rPr>
        <w:t>l</w:t>
      </w:r>
      <w:r w:rsidRPr="00A515CB">
        <w:rPr>
          <w:b/>
        </w:rPr>
        <w:t>/</w:t>
      </w:r>
      <w:r w:rsidRPr="00A515CB">
        <w:rPr>
          <w:b/>
          <w:lang w:val="en-US"/>
        </w:rPr>
        <w:t>km</w:t>
      </w:r>
      <w:r w:rsidRPr="00A515CB">
        <w:rPr>
          <w:b/>
        </w:rPr>
        <w:t>, определен съгласно условията и тестовете за работни цикли (</w:t>
      </w:r>
      <w:r w:rsidRPr="00A515CB">
        <w:rPr>
          <w:b/>
          <w:lang w:val="en-US"/>
        </w:rPr>
        <w:t>SORT</w:t>
      </w:r>
      <w:r w:rsidRPr="00A515CB">
        <w:rPr>
          <w:b/>
        </w:rPr>
        <w:t>), разработени от Международния съюз за обществен транспорт (</w:t>
      </w:r>
      <w:r w:rsidRPr="00A515CB">
        <w:rPr>
          <w:b/>
          <w:lang w:val="en-US"/>
        </w:rPr>
        <w:t>UITP</w:t>
      </w:r>
      <w:r w:rsidRPr="00A515CB">
        <w:rPr>
          <w:b/>
        </w:rPr>
        <w:t xml:space="preserve">). В конкретния случай участниците трябва да представят резултатите за разход на гориво след тестване съгласно </w:t>
      </w:r>
      <w:r w:rsidRPr="00A515CB">
        <w:rPr>
          <w:b/>
          <w:lang w:val="en-US"/>
        </w:rPr>
        <w:t>SORT</w:t>
      </w:r>
      <w:r w:rsidRPr="00A515CB">
        <w:rPr>
          <w:b/>
        </w:rPr>
        <w:t xml:space="preserve"> 2.</w:t>
      </w:r>
    </w:p>
    <w:p w:rsidR="00CD2B2D" w:rsidRPr="00A515CB" w:rsidRDefault="00CD2B2D" w:rsidP="00A515CB">
      <w:pPr>
        <w:pStyle w:val="NoSpacing"/>
        <w:spacing w:line="360" w:lineRule="auto"/>
        <w:jc w:val="both"/>
        <w:rPr>
          <w:b/>
          <w:lang w:val="en-US"/>
        </w:rPr>
      </w:pPr>
    </w:p>
    <w:p w:rsidR="00CD2B2D" w:rsidRPr="00A515CB" w:rsidRDefault="00CD2B2D" w:rsidP="00A515CB">
      <w:pPr>
        <w:pStyle w:val="NoSpacing"/>
        <w:spacing w:line="360" w:lineRule="auto"/>
        <w:jc w:val="both"/>
        <w:rPr>
          <w:b/>
        </w:rPr>
      </w:pPr>
      <w:r>
        <w:rPr>
          <w:b/>
        </w:rPr>
        <w:t>За нуждите на методиката за оценка е</w:t>
      </w:r>
      <w:r w:rsidRPr="00A515CB">
        <w:rPr>
          <w:b/>
        </w:rPr>
        <w:t xml:space="preserve">нергийните разходи </w:t>
      </w:r>
      <w:r>
        <w:rPr>
          <w:b/>
        </w:rPr>
        <w:t xml:space="preserve">/ЕР/ </w:t>
      </w:r>
      <w:r w:rsidRPr="00A515CB">
        <w:rPr>
          <w:b/>
        </w:rPr>
        <w:t xml:space="preserve">на участника се изчисляват </w:t>
      </w:r>
      <w:r>
        <w:rPr>
          <w:b/>
        </w:rPr>
        <w:t xml:space="preserve">от Комисията </w:t>
      </w:r>
      <w:r w:rsidRPr="00A515CB">
        <w:rPr>
          <w:b/>
        </w:rPr>
        <w:t>по следната формула:</w:t>
      </w:r>
    </w:p>
    <w:p w:rsidR="00CD2B2D" w:rsidRPr="00B7636A" w:rsidRDefault="00CD2B2D" w:rsidP="00A515CB">
      <w:pPr>
        <w:pStyle w:val="NoSpacing"/>
        <w:spacing w:line="360" w:lineRule="auto"/>
        <w:jc w:val="both"/>
      </w:pPr>
      <w:r w:rsidRPr="00B7636A">
        <w:t xml:space="preserve">ЕР = </w:t>
      </w:r>
      <w:r w:rsidRPr="00B7636A">
        <w:rPr>
          <w:lang w:val="en-US"/>
        </w:rPr>
        <w:t>A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</w:t>
      </w:r>
      <w:r w:rsidRPr="00B7636A">
        <w:rPr>
          <w:lang w:val="en-US"/>
        </w:rPr>
        <w:t>B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</w:t>
      </w:r>
      <w:r w:rsidRPr="00B7636A">
        <w:rPr>
          <w:lang w:val="en-US"/>
        </w:rPr>
        <w:t>C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</w:t>
      </w:r>
      <w:r w:rsidRPr="00B7636A">
        <w:rPr>
          <w:lang w:val="en-US"/>
        </w:rPr>
        <w:t>D</w:t>
      </w:r>
      <w:r w:rsidRPr="00B7636A">
        <w:t>/</w:t>
      </w:r>
      <w:r w:rsidRPr="00B7636A">
        <w:rPr>
          <w:lang w:val="en-US"/>
        </w:rPr>
        <w:t>B</w:t>
      </w:r>
    </w:p>
    <w:p w:rsidR="00CD2B2D" w:rsidRPr="00B7636A" w:rsidRDefault="00CD2B2D" w:rsidP="00A515CB">
      <w:pPr>
        <w:tabs>
          <w:tab w:val="left" w:pos="6840"/>
        </w:tabs>
        <w:spacing w:line="360" w:lineRule="auto"/>
        <w:jc w:val="both"/>
      </w:pPr>
      <w:r w:rsidRPr="00B7636A">
        <w:t>ЕР = разход на гориво (</w:t>
      </w:r>
      <w:r>
        <w:rPr>
          <w:lang w:val="en-US"/>
        </w:rPr>
        <w:t>l</w:t>
      </w:r>
      <w:r w:rsidRPr="00B7636A">
        <w:t xml:space="preserve">/км) </w:t>
      </w:r>
      <w:r w:rsidRPr="00B7636A">
        <w:rPr>
          <w:lang w:val="en-US"/>
        </w:rPr>
        <w:t>x</w:t>
      </w:r>
      <w:r w:rsidRPr="00B7636A">
        <w:t xml:space="preserve"> 36 (</w:t>
      </w:r>
      <w:r w:rsidRPr="00B7636A">
        <w:rPr>
          <w:lang w:val="en-US"/>
        </w:rPr>
        <w:t>MJ</w:t>
      </w:r>
      <w:r w:rsidRPr="00B7636A">
        <w:t>/</w:t>
      </w:r>
      <w:r w:rsidRPr="00B7636A">
        <w:rPr>
          <w:lang w:val="en-US"/>
        </w:rPr>
        <w:t>l</w:t>
      </w:r>
      <w:r w:rsidRPr="00B7636A">
        <w:t xml:space="preserve">) </w:t>
      </w:r>
      <w:r w:rsidRPr="00B7636A">
        <w:rPr>
          <w:lang w:val="en-US"/>
        </w:rPr>
        <w:t>x</w:t>
      </w:r>
      <w:r w:rsidRPr="00B7636A">
        <w:t xml:space="preserve"> 800</w:t>
      </w:r>
      <w:r>
        <w:t xml:space="preserve"> </w:t>
      </w:r>
      <w:r w:rsidRPr="00B7636A">
        <w:t>000</w:t>
      </w:r>
      <w:r>
        <w:t xml:space="preserve"> </w:t>
      </w:r>
      <w:r w:rsidRPr="00B7636A">
        <w:t>(</w:t>
      </w:r>
      <w:r w:rsidRPr="00B7636A">
        <w:rPr>
          <w:lang w:val="en-US"/>
        </w:rPr>
        <w:t>km</w:t>
      </w:r>
      <w:r w:rsidRPr="00B7636A">
        <w:t xml:space="preserve">) </w:t>
      </w:r>
      <w:r w:rsidRPr="00B7636A">
        <w:rPr>
          <w:lang w:val="en-US"/>
        </w:rPr>
        <w:t>x</w:t>
      </w:r>
      <w:r w:rsidRPr="00B7636A">
        <w:t xml:space="preserve"> (1 (€ /</w:t>
      </w:r>
      <w:r w:rsidRPr="00B7636A">
        <w:rPr>
          <w:lang w:val="en-US"/>
        </w:rPr>
        <w:t>l</w:t>
      </w:r>
      <w:r w:rsidRPr="00B7636A">
        <w:t>)/36 (</w:t>
      </w:r>
      <w:r w:rsidRPr="00B7636A">
        <w:rPr>
          <w:lang w:val="en-US"/>
        </w:rPr>
        <w:t>MJ</w:t>
      </w:r>
      <w:r w:rsidRPr="00B7636A">
        <w:t>/</w:t>
      </w:r>
      <w:r w:rsidRPr="00B7636A">
        <w:rPr>
          <w:lang w:val="en-US"/>
        </w:rPr>
        <w:t>l</w:t>
      </w:r>
      <w:r w:rsidRPr="00B7636A">
        <w:t xml:space="preserve">) ), където: </w:t>
      </w:r>
    </w:p>
    <w:p w:rsidR="00CD2B2D" w:rsidRPr="00B7636A" w:rsidRDefault="00CD2B2D" w:rsidP="00A515CB">
      <w:pPr>
        <w:tabs>
          <w:tab w:val="left" w:pos="6840"/>
        </w:tabs>
        <w:spacing w:line="360" w:lineRule="auto"/>
        <w:jc w:val="both"/>
      </w:pPr>
      <w:r w:rsidRPr="00B7636A">
        <w:t>А - разход на гориво (</w:t>
      </w:r>
      <w:r>
        <w:rPr>
          <w:lang w:val="en-US"/>
        </w:rPr>
        <w:t>l</w:t>
      </w:r>
      <w:r w:rsidRPr="00B7636A">
        <w:t>/км) за автобус</w:t>
      </w:r>
      <w:r>
        <w:rPr>
          <w:lang w:val="en-US"/>
        </w:rPr>
        <w:t>a</w:t>
      </w:r>
      <w:r w:rsidRPr="00B7636A">
        <w:t xml:space="preserve"> предложен</w:t>
      </w:r>
      <w:r>
        <w:t xml:space="preserve"> </w:t>
      </w:r>
      <w:r w:rsidRPr="00B7636A">
        <w:t>от участника;</w:t>
      </w:r>
    </w:p>
    <w:p w:rsidR="00CD2B2D" w:rsidRPr="00B7636A" w:rsidRDefault="00CD2B2D" w:rsidP="00A515CB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B</w:t>
      </w:r>
      <w:r w:rsidRPr="00B7636A">
        <w:t xml:space="preserve"> = 36 (</w:t>
      </w:r>
      <w:r w:rsidRPr="00B7636A">
        <w:rPr>
          <w:lang w:val="en-US"/>
        </w:rPr>
        <w:t>MJ</w:t>
      </w:r>
      <w:r w:rsidRPr="00B7636A">
        <w:t>/</w:t>
      </w:r>
      <w:r w:rsidRPr="00B7636A">
        <w:rPr>
          <w:lang w:val="en-US"/>
        </w:rPr>
        <w:t>l</w:t>
      </w:r>
      <w:r w:rsidRPr="00B7636A">
        <w:t xml:space="preserve">) - енергийното съдържание на </w:t>
      </w:r>
      <w:r>
        <w:t>дизеловото гориво</w:t>
      </w:r>
      <w:r w:rsidRPr="00B7636A">
        <w:t>;</w:t>
      </w:r>
    </w:p>
    <w:p w:rsidR="00CD2B2D" w:rsidRPr="00B7636A" w:rsidRDefault="00CD2B2D" w:rsidP="00A515CB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C</w:t>
      </w:r>
      <w:r w:rsidRPr="00B7636A">
        <w:t xml:space="preserve"> = 800</w:t>
      </w:r>
      <w:r>
        <w:t xml:space="preserve"> </w:t>
      </w:r>
      <w:r w:rsidRPr="00B7636A">
        <w:t>000</w:t>
      </w:r>
      <w:r>
        <w:rPr>
          <w:lang w:val="en-US"/>
        </w:rPr>
        <w:t xml:space="preserve"> </w:t>
      </w:r>
      <w:r w:rsidRPr="00B7636A">
        <w:t>(</w:t>
      </w:r>
      <w:r w:rsidRPr="00B7636A">
        <w:rPr>
          <w:lang w:val="en-US"/>
        </w:rPr>
        <w:t>km</w:t>
      </w:r>
      <w:r w:rsidRPr="00B7636A">
        <w:t>) - пробегът на превозното средство през целия му експлоатационен живот;</w:t>
      </w:r>
    </w:p>
    <w:p w:rsidR="00CD2B2D" w:rsidRPr="00B7636A" w:rsidRDefault="00CD2B2D" w:rsidP="00A515CB">
      <w:pPr>
        <w:tabs>
          <w:tab w:val="left" w:pos="6840"/>
        </w:tabs>
        <w:spacing w:line="360" w:lineRule="auto"/>
        <w:jc w:val="both"/>
      </w:pPr>
      <w:r w:rsidRPr="00C84530">
        <w:rPr>
          <w:highlight w:val="yellow"/>
          <w:lang w:val="en-US"/>
        </w:rPr>
        <w:t>D</w:t>
      </w:r>
      <w:r>
        <w:rPr>
          <w:highlight w:val="yellow"/>
        </w:rPr>
        <w:t xml:space="preserve"> = 1.36</w:t>
      </w:r>
      <w:r>
        <w:rPr>
          <w:sz w:val="22"/>
          <w:highlight w:val="yellow"/>
          <w:lang w:val="en-US"/>
        </w:rPr>
        <w:t>*</w:t>
      </w:r>
      <w:r>
        <w:rPr>
          <w:highlight w:val="yellow"/>
        </w:rPr>
        <w:t xml:space="preserve"> (€/</w:t>
      </w:r>
      <w:r>
        <w:rPr>
          <w:highlight w:val="yellow"/>
          <w:lang w:val="en-US"/>
        </w:rPr>
        <w:t>l</w:t>
      </w:r>
      <w:r w:rsidRPr="00C84530">
        <w:rPr>
          <w:highlight w:val="yellow"/>
        </w:rPr>
        <w:t>)</w:t>
      </w:r>
      <w:r w:rsidRPr="00B7636A">
        <w:t xml:space="preserve"> - цена на 1 </w:t>
      </w:r>
      <w:r>
        <w:rPr>
          <w:lang w:val="en-US"/>
        </w:rPr>
        <w:t>l</w:t>
      </w:r>
      <w:r w:rsidRPr="00B7636A">
        <w:t xml:space="preserve"> </w:t>
      </w:r>
      <w:r>
        <w:t>дизелово гориво</w:t>
      </w:r>
      <w:r w:rsidRPr="00B7636A">
        <w:t>;</w:t>
      </w:r>
    </w:p>
    <w:p w:rsidR="00CD2B2D" w:rsidRPr="00B7636A" w:rsidRDefault="00CD2B2D" w:rsidP="00A515CB">
      <w:pPr>
        <w:tabs>
          <w:tab w:val="left" w:pos="6840"/>
        </w:tabs>
        <w:spacing w:line="360" w:lineRule="auto"/>
        <w:jc w:val="both"/>
      </w:pPr>
      <w:r w:rsidRPr="00B7636A">
        <w:t>1 (€ /</w:t>
      </w:r>
      <w:r w:rsidRPr="00B7636A">
        <w:rPr>
          <w:lang w:val="en-US"/>
        </w:rPr>
        <w:t>l</w:t>
      </w:r>
      <w:r w:rsidRPr="00B7636A">
        <w:t>)/36 (</w:t>
      </w:r>
      <w:r w:rsidRPr="00B7636A">
        <w:rPr>
          <w:lang w:val="en-US"/>
        </w:rPr>
        <w:t>MJ</w:t>
      </w:r>
      <w:r w:rsidRPr="00B7636A">
        <w:t>/</w:t>
      </w:r>
      <w:r w:rsidRPr="00B7636A">
        <w:rPr>
          <w:lang w:val="en-US"/>
        </w:rPr>
        <w:t>l</w:t>
      </w:r>
      <w:r w:rsidRPr="00B7636A">
        <w:t>)  е цената на енергията (€/</w:t>
      </w:r>
      <w:r w:rsidRPr="00B7636A">
        <w:rPr>
          <w:lang w:val="en-US"/>
        </w:rPr>
        <w:t>MJ</w:t>
      </w:r>
      <w:r w:rsidRPr="00B7636A">
        <w:t>);</w:t>
      </w:r>
    </w:p>
    <w:p w:rsidR="00CD2B2D" w:rsidRPr="00B7636A" w:rsidRDefault="00CD2B2D" w:rsidP="00A515CB">
      <w:pPr>
        <w:spacing w:line="360" w:lineRule="auto"/>
        <w:jc w:val="both"/>
      </w:pPr>
      <w:r w:rsidRPr="00C84530">
        <w:rPr>
          <w:highlight w:val="yellow"/>
        </w:rPr>
        <w:t>При следните установени от възложителя параметри</w:t>
      </w:r>
      <w:r w:rsidRPr="00B7636A">
        <w:t>:</w:t>
      </w:r>
    </w:p>
    <w:p w:rsidR="00CD2B2D" w:rsidRPr="00B7636A" w:rsidRDefault="00CD2B2D" w:rsidP="00A515CB">
      <w:pPr>
        <w:spacing w:line="360" w:lineRule="auto"/>
        <w:jc w:val="both"/>
      </w:pPr>
      <w:r w:rsidRPr="00B7636A">
        <w:t xml:space="preserve">- Осреднен  </w:t>
      </w:r>
      <w:r>
        <w:t>брой пътници в автобус – 42 % от общия брой</w:t>
      </w:r>
      <w:r w:rsidRPr="00B7636A">
        <w:t xml:space="preserve"> пътни</w:t>
      </w:r>
      <w:r>
        <w:t>ци</w:t>
      </w:r>
      <w:r w:rsidRPr="00B7636A">
        <w:t>.</w:t>
      </w:r>
    </w:p>
    <w:p w:rsidR="00CD2B2D" w:rsidRDefault="00CD2B2D" w:rsidP="00A515CB">
      <w:pPr>
        <w:autoSpaceDE w:val="0"/>
        <w:autoSpaceDN w:val="0"/>
        <w:adjustRightInd w:val="0"/>
        <w:jc w:val="both"/>
        <w:rPr>
          <w:b/>
          <w:lang w:val="en-US"/>
        </w:rPr>
      </w:pPr>
    </w:p>
    <w:p w:rsidR="00CD2B2D" w:rsidRPr="00B7636A" w:rsidRDefault="00CD2B2D" w:rsidP="00A515CB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>
        <w:rPr>
          <w:b/>
        </w:rPr>
        <w:t>За нуждите на методиката за оценка е</w:t>
      </w:r>
      <w:r w:rsidRPr="00B7636A">
        <w:rPr>
          <w:b/>
        </w:rPr>
        <w:t xml:space="preserve">мисионните разходи </w:t>
      </w:r>
      <w:r>
        <w:rPr>
          <w:b/>
        </w:rPr>
        <w:t xml:space="preserve">/ЕмР/ </w:t>
      </w:r>
      <w:r w:rsidRPr="00B7636A">
        <w:rPr>
          <w:b/>
        </w:rPr>
        <w:t xml:space="preserve">на участника се изчисляват </w:t>
      </w:r>
      <w:r>
        <w:rPr>
          <w:b/>
        </w:rPr>
        <w:t xml:space="preserve">от Комисията </w:t>
      </w:r>
      <w:r w:rsidRPr="00B7636A">
        <w:rPr>
          <w:b/>
        </w:rPr>
        <w:t>по следната формула:</w:t>
      </w:r>
    </w:p>
    <w:p w:rsidR="00CD2B2D" w:rsidRPr="00B7636A" w:rsidRDefault="00CD2B2D" w:rsidP="00A515CB">
      <w:pPr>
        <w:tabs>
          <w:tab w:val="left" w:pos="6840"/>
        </w:tabs>
        <w:spacing w:line="360" w:lineRule="auto"/>
        <w:jc w:val="both"/>
      </w:pPr>
      <w:r w:rsidRPr="00B7636A">
        <w:t xml:space="preserve">ЕмР =  </w:t>
      </w:r>
      <w:r w:rsidRPr="00B7636A">
        <w:rPr>
          <w:lang w:val="en-US"/>
        </w:rPr>
        <w:t>C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(</w:t>
      </w:r>
      <w:r w:rsidRPr="00B7636A">
        <w:rPr>
          <w:lang w:val="en-US"/>
        </w:rPr>
        <w:t>CO</w:t>
      </w:r>
      <w:r w:rsidRPr="00B7636A">
        <w:rPr>
          <w:vertAlign w:val="subscript"/>
        </w:rPr>
        <w:t xml:space="preserve">2  </w:t>
      </w:r>
      <w:r w:rsidRPr="00B7636A">
        <w:rPr>
          <w:lang w:val="en-US"/>
        </w:rPr>
        <w:t>x</w:t>
      </w:r>
      <w:r w:rsidRPr="00B7636A">
        <w:rPr>
          <w:vertAlign w:val="subscript"/>
        </w:rPr>
        <w:t xml:space="preserve"> </w:t>
      </w:r>
      <w:r w:rsidRPr="00B7636A">
        <w:t xml:space="preserve">0.035 €/kg + </w:t>
      </w:r>
      <w:r w:rsidRPr="00B7636A">
        <w:rPr>
          <w:lang w:val="en-US"/>
        </w:rPr>
        <w:t>NO</w:t>
      </w:r>
      <w:r w:rsidRPr="00B7636A">
        <w:rPr>
          <w:vertAlign w:val="subscript"/>
          <w:lang w:val="en-US"/>
        </w:rPr>
        <w:t>x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0.0044 €/g + </w:t>
      </w:r>
      <w:r w:rsidRPr="00B7636A">
        <w:rPr>
          <w:lang w:val="en-US"/>
        </w:rPr>
        <w:t>NMHC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 0.001 €/g + </w:t>
      </w:r>
      <w:r w:rsidRPr="00B7636A">
        <w:rPr>
          <w:lang w:val="en-US"/>
        </w:rPr>
        <w:t>PM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0.087 €/g), където:</w:t>
      </w:r>
    </w:p>
    <w:p w:rsidR="00CD2B2D" w:rsidRPr="00B7636A" w:rsidRDefault="00CD2B2D" w:rsidP="00A515CB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C</w:t>
      </w:r>
      <w:r w:rsidRPr="00B7636A">
        <w:t xml:space="preserve"> = 800000</w:t>
      </w:r>
      <w:r>
        <w:rPr>
          <w:lang w:val="en-US"/>
        </w:rPr>
        <w:t xml:space="preserve"> </w:t>
      </w:r>
      <w:r w:rsidRPr="00B7636A">
        <w:t>(</w:t>
      </w:r>
      <w:r w:rsidRPr="00B7636A">
        <w:rPr>
          <w:lang w:val="en-US"/>
        </w:rPr>
        <w:t>km</w:t>
      </w:r>
      <w:r w:rsidRPr="00B7636A">
        <w:t>) - пробегът на превозното средство през целия му експлоатационен живот;</w:t>
      </w:r>
    </w:p>
    <w:p w:rsidR="00CD2B2D" w:rsidRPr="00B7636A" w:rsidRDefault="00CD2B2D" w:rsidP="00A515CB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CO</w:t>
      </w:r>
      <w:r w:rsidRPr="00B7636A">
        <w:rPr>
          <w:vertAlign w:val="subscript"/>
        </w:rPr>
        <w:t xml:space="preserve">2 </w:t>
      </w:r>
      <w:r w:rsidRPr="00B7636A">
        <w:rPr>
          <w:vertAlign w:val="subscript"/>
          <w:lang w:val="en-US"/>
        </w:rPr>
        <w:t>n</w:t>
      </w:r>
      <w:r w:rsidRPr="00B7636A">
        <w:t xml:space="preserve"> -</w:t>
      </w:r>
      <w:r w:rsidRPr="00B7636A">
        <w:rPr>
          <w:vertAlign w:val="subscript"/>
        </w:rPr>
        <w:t xml:space="preserve"> </w:t>
      </w:r>
      <w:r w:rsidRPr="00B7636A">
        <w:t>количество емисии въглероден двуокис (</w:t>
      </w:r>
      <w:r w:rsidRPr="00B7636A">
        <w:rPr>
          <w:lang w:val="en-US"/>
        </w:rPr>
        <w:t>CO</w:t>
      </w:r>
      <w:r w:rsidRPr="00B7636A">
        <w:rPr>
          <w:vertAlign w:val="subscript"/>
        </w:rPr>
        <w:t>2</w:t>
      </w:r>
      <w:r w:rsidRPr="00B7636A">
        <w:t>) – за автобусите предложени от участника;</w:t>
      </w:r>
    </w:p>
    <w:p w:rsidR="00CD2B2D" w:rsidRPr="00B7636A" w:rsidRDefault="00CD2B2D" w:rsidP="00A515CB">
      <w:pPr>
        <w:tabs>
          <w:tab w:val="left" w:pos="6840"/>
        </w:tabs>
        <w:spacing w:line="360" w:lineRule="auto"/>
        <w:jc w:val="both"/>
      </w:pPr>
      <w:r w:rsidRPr="00B7636A">
        <w:t>0.035 € / kg – цена на емисиите от въглероден двуокис (</w:t>
      </w:r>
      <w:r w:rsidRPr="00B7636A">
        <w:rPr>
          <w:lang w:val="en-US"/>
        </w:rPr>
        <w:t>CO</w:t>
      </w:r>
      <w:r w:rsidRPr="00B7636A">
        <w:rPr>
          <w:vertAlign w:val="subscript"/>
        </w:rPr>
        <w:t>2</w:t>
      </w:r>
      <w:r w:rsidRPr="00B7636A">
        <w:t>)</w:t>
      </w:r>
    </w:p>
    <w:p w:rsidR="00CD2B2D" w:rsidRPr="00B7636A" w:rsidRDefault="00CD2B2D" w:rsidP="00A515CB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NO</w:t>
      </w:r>
      <w:r w:rsidRPr="00B7636A">
        <w:rPr>
          <w:vertAlign w:val="subscript"/>
          <w:lang w:val="en-US"/>
        </w:rPr>
        <w:t>x</w:t>
      </w:r>
      <w:r w:rsidRPr="00B7636A">
        <w:t xml:space="preserve">  -</w:t>
      </w:r>
      <w:r w:rsidRPr="00B7636A">
        <w:rPr>
          <w:vertAlign w:val="subscript"/>
        </w:rPr>
        <w:t xml:space="preserve"> </w:t>
      </w:r>
      <w:r w:rsidRPr="00B7636A">
        <w:t>количество емисии азотни окиси (</w:t>
      </w:r>
      <w:r w:rsidRPr="00B7636A">
        <w:rPr>
          <w:lang w:val="en-US"/>
        </w:rPr>
        <w:t>NOx</w:t>
      </w:r>
      <w:r w:rsidRPr="00B7636A">
        <w:t>) за автобусите предложени от участника;</w:t>
      </w:r>
    </w:p>
    <w:p w:rsidR="00CD2B2D" w:rsidRPr="00B7636A" w:rsidRDefault="00CD2B2D" w:rsidP="00A515CB">
      <w:pPr>
        <w:tabs>
          <w:tab w:val="left" w:pos="6840"/>
        </w:tabs>
        <w:spacing w:line="360" w:lineRule="auto"/>
        <w:jc w:val="both"/>
      </w:pPr>
      <w:r w:rsidRPr="00B7636A">
        <w:t>0.0044 € / g - цена на емисиите от азотни окиси (</w:t>
      </w:r>
      <w:r w:rsidRPr="00B7636A">
        <w:rPr>
          <w:lang w:val="en-US"/>
        </w:rPr>
        <w:t>NOx</w:t>
      </w:r>
      <w:r w:rsidRPr="00B7636A">
        <w:t>)</w:t>
      </w:r>
    </w:p>
    <w:p w:rsidR="00CD2B2D" w:rsidRPr="00B7636A" w:rsidRDefault="00CD2B2D" w:rsidP="00A515CB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NMHC</w:t>
      </w:r>
      <w:r w:rsidRPr="00B7636A">
        <w:t xml:space="preserve"> -</w:t>
      </w:r>
      <w:r w:rsidRPr="00B7636A">
        <w:rPr>
          <w:vertAlign w:val="subscript"/>
        </w:rPr>
        <w:t xml:space="preserve"> </w:t>
      </w:r>
      <w:r w:rsidRPr="00B7636A">
        <w:t>количество неметанови въглеводороди (</w:t>
      </w:r>
      <w:r w:rsidRPr="00B7636A">
        <w:rPr>
          <w:lang w:val="en-US"/>
        </w:rPr>
        <w:t>NMHC</w:t>
      </w:r>
      <w:r w:rsidRPr="00B7636A">
        <w:t>) за автобусите предложени от участника;</w:t>
      </w:r>
    </w:p>
    <w:p w:rsidR="00CD2B2D" w:rsidRPr="00B7636A" w:rsidRDefault="00CD2B2D" w:rsidP="00A515CB">
      <w:pPr>
        <w:tabs>
          <w:tab w:val="left" w:pos="6840"/>
        </w:tabs>
        <w:spacing w:line="360" w:lineRule="auto"/>
        <w:jc w:val="both"/>
      </w:pPr>
      <w:r w:rsidRPr="00B7636A">
        <w:t>0.001 € / g - цена на емисиите от неметанови въглеводороди (</w:t>
      </w:r>
      <w:r w:rsidRPr="00B7636A">
        <w:rPr>
          <w:lang w:val="en-US"/>
        </w:rPr>
        <w:t>NMHC</w:t>
      </w:r>
      <w:r w:rsidRPr="00B7636A">
        <w:t>)</w:t>
      </w:r>
    </w:p>
    <w:p w:rsidR="00CD2B2D" w:rsidRPr="00B7636A" w:rsidRDefault="00CD2B2D" w:rsidP="00A515CB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PM</w:t>
      </w:r>
      <w:r w:rsidRPr="00B7636A">
        <w:t xml:space="preserve"> </w:t>
      </w:r>
      <w:r w:rsidRPr="00B7636A">
        <w:rPr>
          <w:vertAlign w:val="subscript"/>
          <w:lang w:val="en-US"/>
        </w:rPr>
        <w:t>n</w:t>
      </w:r>
      <w:r w:rsidRPr="00B7636A">
        <w:t xml:space="preserve"> -</w:t>
      </w:r>
      <w:r w:rsidRPr="00B7636A">
        <w:rPr>
          <w:vertAlign w:val="subscript"/>
        </w:rPr>
        <w:t xml:space="preserve"> </w:t>
      </w:r>
      <w:r w:rsidRPr="00B7636A">
        <w:t>количество прахови частици (</w:t>
      </w:r>
      <w:r w:rsidRPr="00B7636A">
        <w:rPr>
          <w:lang w:val="en-US"/>
        </w:rPr>
        <w:t>PM</w:t>
      </w:r>
      <w:r w:rsidRPr="00B7636A">
        <w:t>) за автобусите предложени от участника;</w:t>
      </w:r>
    </w:p>
    <w:p w:rsidR="00CD2B2D" w:rsidRDefault="00CD2B2D" w:rsidP="00A515CB">
      <w:pPr>
        <w:tabs>
          <w:tab w:val="left" w:pos="6840"/>
        </w:tabs>
        <w:spacing w:line="360" w:lineRule="auto"/>
        <w:jc w:val="both"/>
      </w:pPr>
      <w:r w:rsidRPr="00B7636A">
        <w:t>0.087 € / g - цена на емисиите от прахови частици (</w:t>
      </w:r>
      <w:r w:rsidRPr="00B7636A">
        <w:rPr>
          <w:lang w:val="en-US"/>
        </w:rPr>
        <w:t>PM</w:t>
      </w:r>
      <w:r w:rsidRPr="00B7636A">
        <w:t>);</w:t>
      </w:r>
    </w:p>
    <w:p w:rsidR="00CD2B2D" w:rsidRDefault="00CD2B2D" w:rsidP="00A515CB">
      <w:pPr>
        <w:tabs>
          <w:tab w:val="left" w:pos="6840"/>
        </w:tabs>
        <w:spacing w:line="360" w:lineRule="auto"/>
        <w:jc w:val="both"/>
      </w:pPr>
    </w:p>
    <w:p w:rsidR="00CD2B2D" w:rsidRPr="00B7636A" w:rsidRDefault="00CD2B2D" w:rsidP="00A515CB">
      <w:pPr>
        <w:tabs>
          <w:tab w:val="left" w:pos="6840"/>
        </w:tabs>
        <w:spacing w:line="360" w:lineRule="auto"/>
        <w:jc w:val="both"/>
      </w:pPr>
    </w:p>
    <w:p w:rsidR="00CD2B2D" w:rsidRPr="00437D4A" w:rsidRDefault="00CD2B2D" w:rsidP="005524AB">
      <w:pPr>
        <w:tabs>
          <w:tab w:val="left" w:pos="2640"/>
        </w:tabs>
        <w:spacing w:line="360" w:lineRule="auto"/>
        <w:jc w:val="both"/>
      </w:pPr>
      <w:r>
        <w:rPr>
          <w:b/>
          <w:i/>
          <w:lang w:val="en-US"/>
        </w:rPr>
        <w:t xml:space="preserve">* </w:t>
      </w:r>
      <w:r>
        <w:rPr>
          <w:b/>
          <w:i/>
        </w:rPr>
        <w:t xml:space="preserve">цената на дизеловото гориво е определена към дата </w:t>
      </w:r>
      <w:r>
        <w:rPr>
          <w:highlight w:val="yellow"/>
        </w:rPr>
        <w:t>26</w:t>
      </w:r>
      <w:r w:rsidRPr="00D62FAC">
        <w:rPr>
          <w:highlight w:val="yellow"/>
        </w:rPr>
        <w:t>.0</w:t>
      </w:r>
      <w:r>
        <w:rPr>
          <w:highlight w:val="yellow"/>
        </w:rPr>
        <w:t>8</w:t>
      </w:r>
      <w:r w:rsidRPr="00D62FAC">
        <w:rPr>
          <w:highlight w:val="yellow"/>
        </w:rPr>
        <w:t>.2013 г.</w:t>
      </w:r>
      <w:r>
        <w:t xml:space="preserve"> от осреднената стойност на цените на 5 водещи петролни компании на българския пазар - 2.66 лв., разделена на фиксирания курс на </w:t>
      </w:r>
      <w:r>
        <w:rPr>
          <w:lang w:val="en-US"/>
        </w:rPr>
        <w:t>EUR</w:t>
      </w:r>
      <w:r>
        <w:t xml:space="preserve"> към лева – 1 </w:t>
      </w:r>
      <w:r>
        <w:rPr>
          <w:lang w:val="en-US"/>
        </w:rPr>
        <w:t>EUR = 1.</w:t>
      </w:r>
      <w:r>
        <w:t>9</w:t>
      </w:r>
      <w:r>
        <w:rPr>
          <w:lang w:val="en-US"/>
        </w:rPr>
        <w:t xml:space="preserve">5583 </w:t>
      </w:r>
      <w:r>
        <w:t>лв.</w:t>
      </w:r>
    </w:p>
    <w:p w:rsidR="00CD2B2D" w:rsidRDefault="00CD2B2D" w:rsidP="00A515CB">
      <w:pPr>
        <w:tabs>
          <w:tab w:val="left" w:pos="540"/>
        </w:tabs>
        <w:spacing w:line="360" w:lineRule="auto"/>
        <w:ind w:firstLine="540"/>
        <w:jc w:val="both"/>
        <w:rPr>
          <w:i/>
        </w:rPr>
      </w:pPr>
    </w:p>
    <w:p w:rsidR="00CD2B2D" w:rsidRPr="00B7636A" w:rsidRDefault="00CD2B2D" w:rsidP="00A515CB">
      <w:pPr>
        <w:tabs>
          <w:tab w:val="left" w:pos="540"/>
        </w:tabs>
        <w:spacing w:line="360" w:lineRule="auto"/>
        <w:ind w:firstLine="540"/>
        <w:jc w:val="both"/>
        <w:rPr>
          <w:i/>
        </w:rPr>
      </w:pPr>
      <w:r w:rsidRPr="00B7636A">
        <w:rPr>
          <w:i/>
        </w:rPr>
        <w:t xml:space="preserve">Забележка: За доказване на стойностите на показателите, попълнени в таблицата, като неразделна част от направените изчисления, участниците трябва да представят копия на сертификати или протоколи с резултати от проведени тестове според </w:t>
      </w:r>
      <w:r w:rsidRPr="00B7636A">
        <w:rPr>
          <w:i/>
          <w:lang w:val="en-US"/>
        </w:rPr>
        <w:t>SORT</w:t>
      </w:r>
      <w:r w:rsidRPr="00B7636A">
        <w:rPr>
          <w:i/>
        </w:rPr>
        <w:t>, доказващи стойността на посочения разход на гориво за предлаганото от тях превозно средство или за еквивалентно такова (със серия двигател или еквивалента, от същия  тип или еквивалентен; със същата марка и модел скоростна кутия или еквивалентна; със същия размер на гумите),</w:t>
      </w:r>
      <w:r>
        <w:rPr>
          <w:i/>
        </w:rPr>
        <w:t>или</w:t>
      </w:r>
      <w:r w:rsidRPr="00B7636A">
        <w:rPr>
          <w:i/>
        </w:rPr>
        <w:t xml:space="preserve"> сертификати за ЕО типово одобрение и/или др. официални документи, от които да са видни посочените в таблицата стойности за разход на гориво, количествата </w:t>
      </w:r>
      <w:r w:rsidRPr="00B7636A">
        <w:rPr>
          <w:i/>
          <w:lang w:val="en-US"/>
        </w:rPr>
        <w:t>CO</w:t>
      </w:r>
      <w:r w:rsidRPr="00B7636A">
        <w:rPr>
          <w:i/>
          <w:vertAlign w:val="subscript"/>
        </w:rPr>
        <w:t>2</w:t>
      </w:r>
      <w:r w:rsidRPr="00B7636A">
        <w:rPr>
          <w:i/>
        </w:rPr>
        <w:t xml:space="preserve">, </w:t>
      </w:r>
      <w:r w:rsidRPr="00B7636A">
        <w:rPr>
          <w:i/>
          <w:lang w:val="en-US"/>
        </w:rPr>
        <w:t>NO</w:t>
      </w:r>
      <w:r w:rsidRPr="00B7636A">
        <w:rPr>
          <w:i/>
          <w:vertAlign w:val="subscript"/>
          <w:lang w:val="en-US"/>
        </w:rPr>
        <w:t>x</w:t>
      </w:r>
      <w:r w:rsidRPr="00B7636A">
        <w:rPr>
          <w:i/>
        </w:rPr>
        <w:t xml:space="preserve">,  </w:t>
      </w:r>
      <w:r w:rsidRPr="00B7636A">
        <w:rPr>
          <w:i/>
          <w:lang w:val="en-US"/>
        </w:rPr>
        <w:t>NMHC</w:t>
      </w:r>
      <w:r w:rsidRPr="00B7636A">
        <w:rPr>
          <w:i/>
        </w:rPr>
        <w:t xml:space="preserve"> и </w:t>
      </w:r>
      <w:r w:rsidRPr="00B7636A">
        <w:rPr>
          <w:i/>
          <w:lang w:val="en-US"/>
        </w:rPr>
        <w:t>PM</w:t>
      </w:r>
      <w:r w:rsidRPr="00B7636A">
        <w:rPr>
          <w:i/>
        </w:rPr>
        <w:t>. Сертификатите и/или протоколите, доказващи посочения разход на гориво както и сертификатите за ЕО типово одобрение трябва да са издадени от страни членки на ЕС.</w:t>
      </w:r>
    </w:p>
    <w:p w:rsidR="00CD2B2D" w:rsidRPr="00B7636A" w:rsidRDefault="00CD2B2D" w:rsidP="00A515CB">
      <w:pPr>
        <w:tabs>
          <w:tab w:val="left" w:pos="540"/>
        </w:tabs>
        <w:spacing w:line="360" w:lineRule="auto"/>
        <w:ind w:firstLine="540"/>
        <w:jc w:val="both"/>
        <w:rPr>
          <w:i/>
        </w:rPr>
      </w:pPr>
      <w:r w:rsidRPr="00B7636A">
        <w:rPr>
          <w:i/>
        </w:rPr>
        <w:t>Когато участниците предоставят информация от производителя за разхода на гориво на предлаганото превозно средство или за еквивалентно такова (със серия двигател или еквивалента, от същия  тип или еквивалентен; със същата марка и модел скоростна кутия или еквивалентна; със същия размер на гумите) те представят официални документи от производителя, в който са описани  подробно техническите условия и методи на изчисление на разхода на гориво.</w:t>
      </w:r>
    </w:p>
    <w:p w:rsidR="00CD2B2D" w:rsidRDefault="00CD2B2D" w:rsidP="00A515CB">
      <w:pPr>
        <w:tabs>
          <w:tab w:val="left" w:pos="0"/>
        </w:tabs>
        <w:spacing w:line="360" w:lineRule="auto"/>
        <w:ind w:firstLine="600"/>
        <w:jc w:val="both"/>
        <w:rPr>
          <w:b/>
          <w:lang w:val="en-US"/>
        </w:rPr>
      </w:pPr>
    </w:p>
    <w:p w:rsidR="00CD2B2D" w:rsidRPr="00E1644B" w:rsidRDefault="00CD2B2D" w:rsidP="00A515CB">
      <w:pPr>
        <w:tabs>
          <w:tab w:val="left" w:pos="0"/>
        </w:tabs>
        <w:spacing w:line="360" w:lineRule="auto"/>
        <w:ind w:firstLine="600"/>
        <w:jc w:val="both"/>
        <w:rPr>
          <w:lang w:val="en-US"/>
        </w:rPr>
      </w:pPr>
      <w:r w:rsidRPr="00B7636A">
        <w:rPr>
          <w:b/>
        </w:rPr>
        <w:t xml:space="preserve">Приложения: </w:t>
      </w:r>
      <w:r>
        <w:t>Съгласно текста</w:t>
      </w:r>
      <w:r w:rsidRPr="00B7636A">
        <w:t>.</w:t>
      </w:r>
    </w:p>
    <w:p w:rsidR="00CD2B2D" w:rsidRDefault="00CD2B2D" w:rsidP="00A515CB">
      <w:pPr>
        <w:spacing w:line="360" w:lineRule="auto"/>
        <w:jc w:val="both"/>
      </w:pPr>
    </w:p>
    <w:sectPr w:rsidR="00CD2B2D" w:rsidSect="005F67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B2D" w:rsidRDefault="00CD2B2D" w:rsidP="00330E98">
      <w:r>
        <w:separator/>
      </w:r>
    </w:p>
  </w:endnote>
  <w:endnote w:type="continuationSeparator" w:id="0">
    <w:p w:rsidR="00CD2B2D" w:rsidRDefault="00CD2B2D" w:rsidP="00330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B2D" w:rsidRDefault="00CD2B2D" w:rsidP="00330E98">
      <w:r>
        <w:separator/>
      </w:r>
    </w:p>
  </w:footnote>
  <w:footnote w:type="continuationSeparator" w:id="0">
    <w:p w:rsidR="00CD2B2D" w:rsidRDefault="00CD2B2D" w:rsidP="00330E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B2D" w:rsidRPr="00E1644B" w:rsidRDefault="00CD2B2D" w:rsidP="00330E98">
    <w:pPr>
      <w:shd w:val="clear" w:color="auto" w:fill="FFFFFF"/>
      <w:spacing w:after="120"/>
      <w:jc w:val="right"/>
      <w:rPr>
        <w:b/>
        <w:lang w:val="en-US"/>
      </w:rPr>
    </w:pPr>
    <w:r w:rsidRPr="00D62FAC">
      <w:rPr>
        <w:b/>
      </w:rPr>
      <w:t>Образец № 6 А</w:t>
    </w:r>
  </w:p>
  <w:p w:rsidR="00CD2B2D" w:rsidRDefault="00CD2B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00510"/>
    <w:multiLevelType w:val="hybridMultilevel"/>
    <w:tmpl w:val="4A561902"/>
    <w:lvl w:ilvl="0" w:tplc="5C4C2C9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078E2"/>
    <w:multiLevelType w:val="hybridMultilevel"/>
    <w:tmpl w:val="C7BAE856"/>
    <w:lvl w:ilvl="0" w:tplc="9042BBF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C75080"/>
    <w:multiLevelType w:val="hybridMultilevel"/>
    <w:tmpl w:val="EF4CB736"/>
    <w:lvl w:ilvl="0" w:tplc="161213A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623BCA"/>
    <w:multiLevelType w:val="hybridMultilevel"/>
    <w:tmpl w:val="13EA3FD6"/>
    <w:lvl w:ilvl="0" w:tplc="36CCC26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222"/>
    <w:rsid w:val="000D70B1"/>
    <w:rsid w:val="001017C2"/>
    <w:rsid w:val="001A47A6"/>
    <w:rsid w:val="00212EDB"/>
    <w:rsid w:val="00243279"/>
    <w:rsid w:val="002653C4"/>
    <w:rsid w:val="002B79D8"/>
    <w:rsid w:val="002C767A"/>
    <w:rsid w:val="00327FF9"/>
    <w:rsid w:val="00330E98"/>
    <w:rsid w:val="00343601"/>
    <w:rsid w:val="0037608D"/>
    <w:rsid w:val="003D2DA0"/>
    <w:rsid w:val="00437D4A"/>
    <w:rsid w:val="00441ED7"/>
    <w:rsid w:val="004450DC"/>
    <w:rsid w:val="00480340"/>
    <w:rsid w:val="005524AB"/>
    <w:rsid w:val="005C021B"/>
    <w:rsid w:val="005F67E4"/>
    <w:rsid w:val="00657DF7"/>
    <w:rsid w:val="006D62AD"/>
    <w:rsid w:val="007168E6"/>
    <w:rsid w:val="0079706E"/>
    <w:rsid w:val="007C2B57"/>
    <w:rsid w:val="007C45B3"/>
    <w:rsid w:val="007D0FC6"/>
    <w:rsid w:val="0083314F"/>
    <w:rsid w:val="00874113"/>
    <w:rsid w:val="00897507"/>
    <w:rsid w:val="00993A4A"/>
    <w:rsid w:val="00A515CB"/>
    <w:rsid w:val="00A67EB2"/>
    <w:rsid w:val="00A84FD1"/>
    <w:rsid w:val="00AB56B4"/>
    <w:rsid w:val="00B7636A"/>
    <w:rsid w:val="00C7512E"/>
    <w:rsid w:val="00C81CF5"/>
    <w:rsid w:val="00C84530"/>
    <w:rsid w:val="00CD2B2D"/>
    <w:rsid w:val="00D034A8"/>
    <w:rsid w:val="00D602B1"/>
    <w:rsid w:val="00D62FAC"/>
    <w:rsid w:val="00DE4928"/>
    <w:rsid w:val="00E11C99"/>
    <w:rsid w:val="00E15DD8"/>
    <w:rsid w:val="00E1644B"/>
    <w:rsid w:val="00ED3E16"/>
    <w:rsid w:val="00F14B08"/>
    <w:rsid w:val="00F23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222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524A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3222"/>
    <w:pPr>
      <w:keepNext/>
      <w:jc w:val="center"/>
      <w:outlineLvl w:val="1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524A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23222"/>
    <w:rPr>
      <w:rFonts w:ascii="Times New Roman" w:hAnsi="Times New Roman" w:cs="Times New Roman"/>
      <w:b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52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24A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F23222"/>
    <w:pPr>
      <w:spacing w:before="100" w:beforeAutospacing="1" w:after="100" w:afterAutospacing="1"/>
    </w:pPr>
    <w:rPr>
      <w:lang w:eastAsia="bg-BG"/>
    </w:rPr>
  </w:style>
  <w:style w:type="character" w:customStyle="1" w:styleId="google-src-text1">
    <w:name w:val="google-src-text1"/>
    <w:uiPriority w:val="99"/>
    <w:rsid w:val="00F23222"/>
    <w:rPr>
      <w:vanish/>
    </w:rPr>
  </w:style>
  <w:style w:type="paragraph" w:styleId="NoSpacing">
    <w:name w:val="No Spacing"/>
    <w:uiPriority w:val="99"/>
    <w:qFormat/>
    <w:rsid w:val="00A515CB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meta-prep">
    <w:name w:val="meta-prep"/>
    <w:basedOn w:val="DefaultParagraphFont"/>
    <w:uiPriority w:val="99"/>
    <w:rsid w:val="005524AB"/>
    <w:rPr>
      <w:rFonts w:cs="Times New Roman"/>
    </w:rPr>
  </w:style>
  <w:style w:type="character" w:styleId="Strong">
    <w:name w:val="Strong"/>
    <w:basedOn w:val="DefaultParagraphFont"/>
    <w:uiPriority w:val="99"/>
    <w:qFormat/>
    <w:rsid w:val="005524AB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rsid w:val="00330E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30E98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330E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30E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8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8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8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48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</TotalTime>
  <Pages>3</Pages>
  <Words>713</Words>
  <Characters>4069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2013-08-26T09:53:00Z</cp:lastPrinted>
  <dcterms:created xsi:type="dcterms:W3CDTF">2013-05-30T09:04:00Z</dcterms:created>
  <dcterms:modified xsi:type="dcterms:W3CDTF">2013-08-26T09:53:00Z</dcterms:modified>
</cp:coreProperties>
</file>